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5E0" w:rsidRDefault="005B45E0" w:rsidP="005B45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WESSHTON</w:t>
      </w:r>
      <w:r>
        <w:rPr>
          <w:rFonts w:ascii="Times New Roman" w:hAnsi="Arial Unicode MS"/>
        </w:rPr>
        <w:t xml:space="preserve">      (fl.1442)</w:t>
      </w:r>
    </w:p>
    <w:p w:rsidR="005B45E0" w:rsidRDefault="005B45E0" w:rsidP="005B45E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Girdler.</w:t>
      </w:r>
      <w:proofErr w:type="gramEnd"/>
    </w:p>
    <w:p w:rsidR="005B45E0" w:rsidRDefault="005B45E0" w:rsidP="005B45E0">
      <w:pPr>
        <w:pStyle w:val="Body1"/>
        <w:rPr>
          <w:rFonts w:ascii="Times New Roman" w:hAnsi="Times New Roman"/>
        </w:rPr>
      </w:pPr>
    </w:p>
    <w:p w:rsidR="005B45E0" w:rsidRDefault="005B45E0" w:rsidP="005B45E0">
      <w:pPr>
        <w:pStyle w:val="Body1"/>
        <w:rPr>
          <w:rFonts w:ascii="Times New Roman" w:hAnsi="Times New Roman"/>
        </w:rPr>
      </w:pPr>
    </w:p>
    <w:p w:rsidR="005B45E0" w:rsidRDefault="005B45E0" w:rsidP="005B45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 (R.F.Y. p.161)</w:t>
      </w:r>
    </w:p>
    <w:p w:rsidR="005B45E0" w:rsidRDefault="005B45E0" w:rsidP="005B45E0">
      <w:pPr>
        <w:pStyle w:val="Body1"/>
        <w:rPr>
          <w:rFonts w:ascii="Times New Roman" w:hAnsi="Times New Roman"/>
        </w:rPr>
      </w:pPr>
    </w:p>
    <w:p w:rsidR="005B45E0" w:rsidRDefault="005B45E0" w:rsidP="005B45E0">
      <w:pPr>
        <w:pStyle w:val="Body1"/>
        <w:rPr>
          <w:rFonts w:ascii="Times New Roman" w:hAnsi="Times New Roman"/>
        </w:rPr>
      </w:pPr>
    </w:p>
    <w:p w:rsidR="005B45E0" w:rsidRDefault="005B45E0" w:rsidP="005B45E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23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5E0" w:rsidRDefault="005B45E0" w:rsidP="00920DE3">
      <w:pPr>
        <w:spacing w:after="0" w:line="240" w:lineRule="auto"/>
      </w:pPr>
      <w:r>
        <w:separator/>
      </w:r>
    </w:p>
  </w:endnote>
  <w:endnote w:type="continuationSeparator" w:id="0">
    <w:p w:rsidR="005B45E0" w:rsidRDefault="005B45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5E0" w:rsidRDefault="005B45E0" w:rsidP="00920DE3">
      <w:pPr>
        <w:spacing w:after="0" w:line="240" w:lineRule="auto"/>
      </w:pPr>
      <w:r>
        <w:separator/>
      </w:r>
    </w:p>
  </w:footnote>
  <w:footnote w:type="continuationSeparator" w:id="0">
    <w:p w:rsidR="005B45E0" w:rsidRDefault="005B45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E0"/>
    <w:rsid w:val="00120749"/>
    <w:rsid w:val="005B45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B45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B45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2013-09-05T21:15:00Z</dcterms:created>
  <dcterms:modified xsi:type="dcterms:W3CDTF">2013-09-05T21:16:00Z</dcterms:modified>
</cp:coreProperties>
</file>